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6D134" w14:textId="77777777" w:rsidR="00A57231" w:rsidRDefault="00A57231" w:rsidP="00A57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DOLLYNG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F74775A" w14:textId="77777777" w:rsidR="00A57231" w:rsidRDefault="00A57231" w:rsidP="00A57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Paignton, Devon.</w:t>
      </w:r>
    </w:p>
    <w:p w14:paraId="3213B221" w14:textId="77777777" w:rsidR="00A57231" w:rsidRDefault="00A57231" w:rsidP="00A57231">
      <w:pPr>
        <w:rPr>
          <w:rFonts w:ascii="Times New Roman" w:hAnsi="Times New Roman" w:cs="Times New Roman"/>
        </w:rPr>
      </w:pPr>
    </w:p>
    <w:p w14:paraId="38A56E56" w14:textId="77777777" w:rsidR="00A57231" w:rsidRDefault="00A57231" w:rsidP="00A57231">
      <w:pPr>
        <w:rPr>
          <w:rFonts w:ascii="Times New Roman" w:hAnsi="Times New Roman" w:cs="Times New Roman"/>
        </w:rPr>
      </w:pPr>
    </w:p>
    <w:p w14:paraId="3D86A49F" w14:textId="77777777" w:rsidR="00A57231" w:rsidRDefault="00A57231" w:rsidP="00A57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Kyrkeham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71663742" w14:textId="77777777" w:rsidR="00A57231" w:rsidRDefault="00A57231" w:rsidP="00A57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962D476" w14:textId="77777777" w:rsidR="00A57231" w:rsidRDefault="00A57231" w:rsidP="00A57231">
      <w:pPr>
        <w:rPr>
          <w:rFonts w:ascii="Times New Roman" w:hAnsi="Times New Roman" w:cs="Times New Roman"/>
        </w:rPr>
      </w:pPr>
    </w:p>
    <w:p w14:paraId="5F7DABE0" w14:textId="77777777" w:rsidR="00A57231" w:rsidRDefault="00A57231" w:rsidP="00A57231">
      <w:pPr>
        <w:rPr>
          <w:rFonts w:ascii="Times New Roman" w:hAnsi="Times New Roman" w:cs="Times New Roman"/>
        </w:rPr>
      </w:pPr>
    </w:p>
    <w:p w14:paraId="733797B3" w14:textId="77777777" w:rsidR="00A57231" w:rsidRDefault="00A57231" w:rsidP="00A57231">
      <w:pPr>
        <w:rPr>
          <w:rFonts w:ascii="Times New Roman" w:hAnsi="Times New Roman" w:cs="Times New Roman"/>
        </w:rPr>
      </w:pPr>
    </w:p>
    <w:p w14:paraId="36C39A60" w14:textId="77777777" w:rsidR="00A57231" w:rsidRDefault="00A57231" w:rsidP="00A57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14:paraId="20BEA472" w14:textId="77777777" w:rsidR="006B2F86" w:rsidRPr="00E71FC3" w:rsidRDefault="00A572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2682E" w14:textId="77777777" w:rsidR="00A57231" w:rsidRDefault="00A57231" w:rsidP="00E71FC3">
      <w:r>
        <w:separator/>
      </w:r>
    </w:p>
  </w:endnote>
  <w:endnote w:type="continuationSeparator" w:id="0">
    <w:p w14:paraId="7B71EB7F" w14:textId="77777777" w:rsidR="00A57231" w:rsidRDefault="00A572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25F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774B7" w14:textId="77777777" w:rsidR="00A57231" w:rsidRDefault="00A57231" w:rsidP="00E71FC3">
      <w:r>
        <w:separator/>
      </w:r>
    </w:p>
  </w:footnote>
  <w:footnote w:type="continuationSeparator" w:id="0">
    <w:p w14:paraId="2EF4591F" w14:textId="77777777" w:rsidR="00A57231" w:rsidRDefault="00A572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231"/>
    <w:rsid w:val="001A7C09"/>
    <w:rsid w:val="00577BD5"/>
    <w:rsid w:val="00656CBA"/>
    <w:rsid w:val="006A1F77"/>
    <w:rsid w:val="00733BE7"/>
    <w:rsid w:val="00A572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CD37A"/>
  <w15:chartTrackingRefBased/>
  <w15:docId w15:val="{864C1E61-C970-4A0A-B1B2-A6F29370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72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72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2018-03-13T19:56:00Z</dcterms:created>
  <dcterms:modified xsi:type="dcterms:W3CDTF">2018-03-13T19:56:00Z</dcterms:modified>
</cp:coreProperties>
</file>